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9B" w:rsidRPr="007A12FE" w:rsidRDefault="0058419B" w:rsidP="006E3FAB">
      <w:pPr>
        <w:widowControl w:val="0"/>
        <w:autoSpaceDE w:val="0"/>
        <w:autoSpaceDN w:val="0"/>
        <w:adjustRightInd w:val="0"/>
        <w:jc w:val="right"/>
      </w:pPr>
      <w:r w:rsidRPr="007A12FE">
        <w:t>УТВЕРЖДАЮ</w:t>
      </w:r>
    </w:p>
    <w:p w:rsidR="0058419B" w:rsidRPr="007A12FE" w:rsidRDefault="0058419B" w:rsidP="006E3FAB">
      <w:pPr>
        <w:widowControl w:val="0"/>
        <w:autoSpaceDE w:val="0"/>
        <w:autoSpaceDN w:val="0"/>
        <w:adjustRightInd w:val="0"/>
        <w:jc w:val="right"/>
      </w:pPr>
      <w:r w:rsidRPr="007A12FE">
        <w:t xml:space="preserve">                                Начальник Межрайонной  ИФНС </w:t>
      </w:r>
    </w:p>
    <w:p w:rsidR="0058419B" w:rsidRPr="007A12FE" w:rsidRDefault="0058419B" w:rsidP="006E3FAB">
      <w:pPr>
        <w:widowControl w:val="0"/>
        <w:autoSpaceDE w:val="0"/>
        <w:autoSpaceDN w:val="0"/>
        <w:adjustRightInd w:val="0"/>
        <w:jc w:val="right"/>
      </w:pPr>
      <w:r w:rsidRPr="007A12FE">
        <w:t>России №9 по Иркутской области                                                                                                                                                                _______________  С. В. Ларшина</w:t>
      </w:r>
    </w:p>
    <w:p w:rsidR="0058419B" w:rsidRPr="007A12FE" w:rsidRDefault="0058419B" w:rsidP="006E3FAB">
      <w:pPr>
        <w:widowControl w:val="0"/>
        <w:autoSpaceDE w:val="0"/>
        <w:autoSpaceDN w:val="0"/>
        <w:adjustRightInd w:val="0"/>
        <w:spacing w:after="120"/>
        <w:ind w:firstLine="708"/>
        <w:jc w:val="right"/>
      </w:pPr>
      <w:r w:rsidRPr="007A12FE">
        <w:rPr>
          <w:rFonts w:ascii="Arial" w:hAnsi="Arial"/>
        </w:rPr>
        <w:t xml:space="preserve">                                      </w:t>
      </w:r>
      <w:r w:rsidRPr="007A12FE">
        <w:rPr>
          <w:rFonts w:ascii="Arial" w:hAnsi="Arial"/>
        </w:rPr>
        <w:tab/>
      </w:r>
      <w:r w:rsidRPr="007A12FE">
        <w:rPr>
          <w:rFonts w:ascii="Arial" w:hAnsi="Arial"/>
        </w:rPr>
        <w:tab/>
      </w:r>
      <w:r w:rsidRPr="007A12FE">
        <w:rPr>
          <w:rFonts w:ascii="Arial" w:hAnsi="Arial"/>
        </w:rPr>
        <w:tab/>
      </w:r>
      <w:r w:rsidRPr="007A12FE">
        <w:rPr>
          <w:rFonts w:ascii="Arial" w:hAnsi="Arial"/>
        </w:rPr>
        <w:tab/>
        <w:t xml:space="preserve">                                                </w:t>
      </w:r>
      <w:r w:rsidRPr="007A12FE">
        <w:t>от"___"_____________20___г</w:t>
      </w:r>
    </w:p>
    <w:p w:rsidR="0058419B" w:rsidRPr="007A12FE" w:rsidRDefault="0058419B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:rsidR="0058419B" w:rsidRPr="00B86833" w:rsidRDefault="0058419B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58419B" w:rsidRPr="007A12FE" w:rsidRDefault="0058419B" w:rsidP="006E3FAB">
      <w:pPr>
        <w:widowControl w:val="0"/>
        <w:autoSpaceDE w:val="0"/>
        <w:autoSpaceDN w:val="0"/>
        <w:adjustRightInd w:val="0"/>
        <w:jc w:val="center"/>
      </w:pPr>
      <w:r w:rsidRPr="007A12FE">
        <w:rPr>
          <w:bCs/>
        </w:rPr>
        <w:t>Должностной регламент</w:t>
      </w:r>
    </w:p>
    <w:p w:rsidR="0058419B" w:rsidRPr="007A12FE" w:rsidRDefault="0058419B" w:rsidP="006E3FA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A12FE">
        <w:rPr>
          <w:bCs/>
        </w:rPr>
        <w:t xml:space="preserve"> старшего</w:t>
      </w:r>
      <w:r w:rsidRPr="007A12FE">
        <w:rPr>
          <w:bCs/>
          <w:color w:val="FF0000"/>
        </w:rPr>
        <w:t xml:space="preserve"> </w:t>
      </w:r>
      <w:r w:rsidRPr="007A12FE">
        <w:rPr>
          <w:bCs/>
        </w:rPr>
        <w:t xml:space="preserve">государственного налогового инспектора </w:t>
      </w:r>
      <w:r w:rsidRPr="007A12FE">
        <w:t xml:space="preserve">  </w:t>
      </w:r>
      <w:r w:rsidRPr="007A12FE">
        <w:rPr>
          <w:bCs/>
        </w:rPr>
        <w:t>отдела урегулирования задолженности и обеспечения процедур банкротства  Межрайонной ИФНС России №9 по Иркутской области</w:t>
      </w:r>
    </w:p>
    <w:p w:rsidR="0058419B" w:rsidRPr="007A12FE" w:rsidRDefault="0058419B" w:rsidP="00B00F68">
      <w:pPr>
        <w:jc w:val="center"/>
      </w:pPr>
    </w:p>
    <w:p w:rsidR="0058419B" w:rsidRPr="00334F72" w:rsidRDefault="0058419B" w:rsidP="005473F4">
      <w:pPr>
        <w:jc w:val="center"/>
        <w:rPr>
          <w:b/>
        </w:rPr>
      </w:pPr>
    </w:p>
    <w:p w:rsidR="0058419B" w:rsidRPr="00334F72" w:rsidRDefault="0058419B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58419B" w:rsidRPr="00334F72" w:rsidRDefault="0058419B" w:rsidP="00BE2F22">
      <w:pPr>
        <w:ind w:firstLine="709"/>
        <w:jc w:val="center"/>
        <w:rPr>
          <w:b/>
        </w:rPr>
      </w:pPr>
    </w:p>
    <w:p w:rsidR="0058419B" w:rsidRPr="00F8720E" w:rsidRDefault="0058419B" w:rsidP="00F8720E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8720E">
        <w:rPr>
          <w:color w:val="000000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F8720E">
        <w:t>отдела урегулирования задолженности и обеспечения процедур банкротства</w:t>
      </w:r>
      <w:r w:rsidRPr="00F8720E">
        <w:rPr>
          <w:color w:val="000000"/>
        </w:rPr>
        <w:t xml:space="preserve"> Межрайонной ИФНС России № 9 по Иркутской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8419B" w:rsidRPr="00F8720E" w:rsidRDefault="0058419B" w:rsidP="00F872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8720E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31.12.2005г. № 1574 «О Реестре должностей федеральной государственной гражданской службы» </w:t>
      </w:r>
      <w:r w:rsidRPr="00F8720E">
        <w:rPr>
          <w:color w:val="000000"/>
        </w:rPr>
        <w:t>- 11-3-3-095.</w:t>
      </w:r>
    </w:p>
    <w:p w:rsidR="0058419B" w:rsidRPr="00F8720E" w:rsidRDefault="0058419B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</w:t>
      </w:r>
      <w:r w:rsidRPr="00F8720E">
        <w:rPr>
          <w:color w:val="000000"/>
          <w:sz w:val="24"/>
          <w:szCs w:val="24"/>
        </w:rPr>
        <w:t xml:space="preserve"> </w:t>
      </w:r>
      <w:r w:rsidRPr="00F8720E">
        <w:rPr>
          <w:rFonts w:ascii="Times New Roman" w:hAnsi="Times New Roman"/>
          <w:color w:val="000000"/>
          <w:sz w:val="24"/>
          <w:szCs w:val="24"/>
        </w:rPr>
        <w:t>Регулирование налоговой деятельности.</w:t>
      </w:r>
    </w:p>
    <w:p w:rsidR="0058419B" w:rsidRPr="00F8720E" w:rsidRDefault="0058419B" w:rsidP="00F8720E">
      <w:pPr>
        <w:ind w:firstLine="709"/>
        <w:jc w:val="both"/>
      </w:pPr>
      <w:r w:rsidRPr="00F8720E">
        <w:rPr>
          <w:color w:val="000000"/>
        </w:rPr>
        <w:t xml:space="preserve">3. Вид профессиональной служебной деятельности: </w:t>
      </w:r>
      <w:r w:rsidRPr="00F8720E">
        <w:t>Вид профессиональной служебной деятельности государственного налогового инспектора – осуществление контрольно-надзорной деятельности</w:t>
      </w:r>
      <w:r>
        <w:t xml:space="preserve"> </w:t>
      </w:r>
      <w:r w:rsidRPr="00F8720E">
        <w:t>(Регулирование в сфере финансовой несостоятельности (банкротства),  финансового оздоровления (санации) и урегулирование задолженности, Регулирование в сфере урегулирования задолженности).</w:t>
      </w:r>
    </w:p>
    <w:p w:rsidR="0058419B" w:rsidRPr="00F8720E" w:rsidRDefault="0058419B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осуществляется начальником</w:t>
      </w:r>
      <w:r w:rsidRPr="00F8720E">
        <w:rPr>
          <w:color w:val="000000"/>
          <w:sz w:val="24"/>
          <w:szCs w:val="24"/>
        </w:rPr>
        <w:t xml:space="preserve"> </w:t>
      </w:r>
      <w:r w:rsidRPr="00F8720E">
        <w:rPr>
          <w:rFonts w:ascii="Times New Roman" w:hAnsi="Times New Roman"/>
          <w:color w:val="000000"/>
          <w:sz w:val="24"/>
          <w:szCs w:val="24"/>
        </w:rPr>
        <w:t>Межрайонной ИФНС России №9 по Иркутской области.</w:t>
      </w:r>
    </w:p>
    <w:p w:rsidR="0058419B" w:rsidRPr="00F8720E" w:rsidRDefault="0058419B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5. Старший государственный налоговый инспектор непосредственно подчиняется начальнику отдела.</w:t>
      </w:r>
    </w:p>
    <w:p w:rsidR="0058419B" w:rsidRPr="00F8720E" w:rsidRDefault="0058419B" w:rsidP="00E81C4C">
      <w:pPr>
        <w:tabs>
          <w:tab w:val="left" w:pos="3540"/>
        </w:tabs>
        <w:ind w:firstLine="709"/>
        <w:jc w:val="both"/>
        <w:rPr>
          <w:b/>
        </w:rPr>
      </w:pPr>
      <w:r w:rsidRPr="00F8720E">
        <w:rPr>
          <w:b/>
        </w:rPr>
        <w:tab/>
      </w:r>
    </w:p>
    <w:p w:rsidR="0058419B" w:rsidRPr="00334F72" w:rsidRDefault="0058419B" w:rsidP="00A4074E">
      <w:pPr>
        <w:ind w:firstLine="709"/>
        <w:jc w:val="both"/>
        <w:rPr>
          <w:b/>
        </w:rPr>
      </w:pPr>
    </w:p>
    <w:p w:rsidR="0058419B" w:rsidRDefault="0058419B" w:rsidP="0044605A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58419B" w:rsidRPr="00CA1AAA" w:rsidRDefault="0058419B" w:rsidP="00CA1AA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lang w:eastAsia="en-US"/>
        </w:rPr>
      </w:pPr>
      <w:r w:rsidRPr="00CA1AAA">
        <w:rPr>
          <w:color w:val="000000"/>
          <w:lang w:eastAsia="en-US"/>
        </w:rPr>
        <w:t xml:space="preserve">6. Для замещения должности старшего </w:t>
      </w:r>
      <w:r w:rsidRPr="00CA1AAA">
        <w:rPr>
          <w:color w:val="000000"/>
        </w:rPr>
        <w:t>государственного налогового инспектора</w:t>
      </w:r>
      <w:r w:rsidRPr="00CA1AAA">
        <w:rPr>
          <w:color w:val="000000"/>
          <w:lang w:eastAsia="en-US"/>
        </w:rPr>
        <w:t xml:space="preserve"> устанавливаются следующие требования.</w:t>
      </w:r>
    </w:p>
    <w:p w:rsidR="0058419B" w:rsidRPr="00CA1AAA" w:rsidRDefault="0058419B" w:rsidP="00CA1AAA">
      <w:pPr>
        <w:autoSpaceDE w:val="0"/>
        <w:autoSpaceDN w:val="0"/>
        <w:adjustRightInd w:val="0"/>
        <w:ind w:firstLine="720"/>
        <w:jc w:val="both"/>
        <w:rPr>
          <w:color w:val="000000"/>
          <w:lang w:eastAsia="en-US"/>
        </w:rPr>
      </w:pPr>
      <w:r w:rsidRPr="00CA1AAA">
        <w:rPr>
          <w:color w:val="000000"/>
          <w:lang w:eastAsia="en-US"/>
        </w:rPr>
        <w:t xml:space="preserve">6.1. Наличие высшего образования по специальности, направлению подготовки: </w:t>
      </w:r>
      <w:r w:rsidRPr="00CA1AAA">
        <w:rPr>
          <w:color w:val="000000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CA1AAA">
        <w:rPr>
          <w:rStyle w:val="FootnoteReference"/>
          <w:color w:val="000000"/>
        </w:rPr>
        <w:footnoteReference w:id="2"/>
      </w:r>
      <w:r w:rsidRPr="00CA1AAA">
        <w:rPr>
          <w:color w:val="000000"/>
        </w:rPr>
        <w:t xml:space="preserve">. </w:t>
      </w:r>
      <w:r w:rsidRPr="00CA1AAA">
        <w:rPr>
          <w:color w:val="000000"/>
          <w:lang w:eastAsia="en-US"/>
        </w:rPr>
        <w:t xml:space="preserve">  </w:t>
      </w:r>
    </w:p>
    <w:p w:rsidR="0058419B" w:rsidRPr="00CA1AAA" w:rsidRDefault="0058419B" w:rsidP="00CA1AAA">
      <w:pPr>
        <w:widowControl w:val="0"/>
        <w:ind w:firstLine="709"/>
        <w:jc w:val="both"/>
        <w:rPr>
          <w:color w:val="000000"/>
        </w:rPr>
      </w:pPr>
      <w:r w:rsidRPr="00CA1AAA">
        <w:rPr>
          <w:color w:val="000000"/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CA1AAA">
        <w:rPr>
          <w:rStyle w:val="FootnoteReference"/>
          <w:color w:val="000000"/>
        </w:rPr>
        <w:footnoteReference w:id="3"/>
      </w:r>
      <w:r w:rsidRPr="00CA1AAA">
        <w:rPr>
          <w:color w:val="000000"/>
        </w:rPr>
        <w:t>.</w:t>
      </w:r>
    </w:p>
    <w:p w:rsidR="0058419B" w:rsidRPr="00CA1AAA" w:rsidRDefault="0058419B" w:rsidP="00CA1AAA">
      <w:pPr>
        <w:autoSpaceDE w:val="0"/>
        <w:autoSpaceDN w:val="0"/>
        <w:adjustRightInd w:val="0"/>
        <w:ind w:firstLine="720"/>
        <w:jc w:val="both"/>
        <w:rPr>
          <w:color w:val="000000"/>
          <w:lang w:eastAsia="en-US"/>
        </w:rPr>
      </w:pPr>
      <w:r w:rsidRPr="00CA1AAA">
        <w:rPr>
          <w:color w:val="000000"/>
          <w:lang w:eastAsia="en-US"/>
        </w:rPr>
        <w:t>6.3. Наличие базовых знаний: включают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8419B" w:rsidRPr="00BC4003" w:rsidRDefault="0058419B" w:rsidP="0044605A">
      <w:pPr>
        <w:ind w:firstLine="567"/>
        <w:jc w:val="both"/>
      </w:pPr>
      <w:r w:rsidRPr="00BC4003">
        <w:t>6.4. Наличие профессиональных знаний:</w:t>
      </w:r>
    </w:p>
    <w:p w:rsidR="0058419B" w:rsidRPr="00BC4003" w:rsidRDefault="0058419B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BC4003">
        <w:rPr>
          <w:rFonts w:ascii="Times New Roman" w:hAnsi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5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199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7 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8419B" w:rsidRPr="00BC4003" w:rsidRDefault="0058419B" w:rsidP="0044605A">
      <w:pPr>
        <w:pStyle w:val="NoSpacing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8419B" w:rsidRPr="00BC4003" w:rsidRDefault="0058419B" w:rsidP="0044605A">
      <w:pPr>
        <w:pStyle w:val="NoSpacing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8419B" w:rsidRPr="00BC4003" w:rsidRDefault="0058419B" w:rsidP="0044605A">
      <w:pPr>
        <w:tabs>
          <w:tab w:val="left" w:pos="9033"/>
        </w:tabs>
        <w:ind w:firstLine="709"/>
      </w:pPr>
      <w:r w:rsidRPr="00BC4003"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58419B" w:rsidRPr="00BC4003" w:rsidRDefault="0058419B" w:rsidP="0044605A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58419B" w:rsidRPr="00BC4003" w:rsidRDefault="0058419B" w:rsidP="0044605A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58419B" w:rsidRPr="00BC4003" w:rsidRDefault="0058419B" w:rsidP="00F8720E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8419B" w:rsidRPr="00BC4003" w:rsidRDefault="0058419B" w:rsidP="0044605A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419B" w:rsidRPr="00BC4003" w:rsidRDefault="0058419B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6.4.2. Иные профессиональные знания:   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58419B" w:rsidRPr="00BC4003" w:rsidRDefault="0058419B" w:rsidP="0044605A">
      <w:pPr>
        <w:tabs>
          <w:tab w:val="left" w:pos="9033"/>
        </w:tabs>
        <w:ind w:firstLine="709"/>
        <w:jc w:val="both"/>
      </w:pPr>
      <w:r w:rsidRPr="00BC400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58419B" w:rsidRPr="00BC4003" w:rsidRDefault="0058419B" w:rsidP="0044605A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58419B" w:rsidRPr="00BC4003" w:rsidRDefault="0058419B" w:rsidP="0044605A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58419B" w:rsidRPr="00BC4003" w:rsidRDefault="0058419B" w:rsidP="0044605A">
      <w:pPr>
        <w:pStyle w:val="ListParagraph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8419B" w:rsidRPr="00BC4003" w:rsidRDefault="0058419B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</w:p>
    <w:p w:rsidR="0058419B" w:rsidRPr="00BC4003" w:rsidRDefault="0058419B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8419B" w:rsidRPr="00BC4003" w:rsidRDefault="0058419B" w:rsidP="0044605A">
      <w:pPr>
        <w:pStyle w:val="NoSpacing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</w:p>
    <w:p w:rsidR="0058419B" w:rsidRPr="00BC4003" w:rsidRDefault="0058419B" w:rsidP="0044605A">
      <w:pPr>
        <w:pStyle w:val="ListParagraph"/>
        <w:tabs>
          <w:tab w:val="left" w:pos="635"/>
        </w:tabs>
        <w:ind w:left="567" w:firstLine="709"/>
        <w:jc w:val="both"/>
      </w:pPr>
    </w:p>
    <w:p w:rsidR="0058419B" w:rsidRPr="00BC4003" w:rsidRDefault="0058419B" w:rsidP="0044605A">
      <w:pPr>
        <w:ind w:firstLine="567"/>
        <w:jc w:val="both"/>
      </w:pPr>
      <w:r w:rsidRPr="00BC4003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58419B" w:rsidRPr="00BC4003" w:rsidRDefault="0058419B" w:rsidP="0044605A">
      <w:pPr>
        <w:ind w:firstLine="708"/>
        <w:jc w:val="both"/>
      </w:pPr>
      <w:r w:rsidRPr="00BC4003">
        <w:t>6.6. Наличие базовых умений: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8419B" w:rsidRPr="00BC4003" w:rsidRDefault="0058419B" w:rsidP="0044605A">
      <w:pPr>
        <w:pStyle w:val="NoSpacing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58419B" w:rsidRPr="00BC4003" w:rsidRDefault="0058419B" w:rsidP="0044605A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 xml:space="preserve">6.8. Наличие функциональных умений:  общие </w:t>
      </w:r>
      <w:r w:rsidRPr="00BC4003">
        <w:rPr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58419B" w:rsidRPr="00BC4003" w:rsidRDefault="0058419B" w:rsidP="0044605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419B" w:rsidRPr="00BC4003" w:rsidRDefault="0058419B" w:rsidP="0044605A">
      <w:pPr>
        <w:ind w:firstLine="709"/>
        <w:jc w:val="both"/>
      </w:pPr>
    </w:p>
    <w:p w:rsidR="0058419B" w:rsidRPr="00BC4003" w:rsidRDefault="0058419B" w:rsidP="0044605A">
      <w:pPr>
        <w:ind w:firstLine="709"/>
        <w:jc w:val="both"/>
      </w:pPr>
    </w:p>
    <w:p w:rsidR="0058419B" w:rsidRPr="00F84B04" w:rsidRDefault="0058419B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58419B" w:rsidRPr="00F84B04" w:rsidRDefault="0058419B" w:rsidP="00A4074E">
      <w:pPr>
        <w:ind w:firstLine="709"/>
        <w:jc w:val="both"/>
        <w:rPr>
          <w:b/>
        </w:rPr>
      </w:pPr>
    </w:p>
    <w:p w:rsidR="0058419B" w:rsidRPr="00F84B04" w:rsidRDefault="0058419B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старшего государственного налогового инспектора</w:t>
      </w:r>
      <w:r w:rsidRPr="00F84B0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58419B" w:rsidRPr="00F84B04" w:rsidRDefault="0058419B" w:rsidP="00235923">
      <w:pPr>
        <w:autoSpaceDE w:val="0"/>
        <w:autoSpaceDN w:val="0"/>
        <w:adjustRightInd w:val="0"/>
        <w:ind w:firstLine="720"/>
        <w:jc w:val="both"/>
        <w:rPr>
          <w:bCs/>
          <w:iCs/>
          <w:u w:val="single"/>
        </w:rPr>
      </w:pPr>
      <w:r>
        <w:rPr>
          <w:lang w:eastAsia="en-US"/>
        </w:rPr>
        <w:t>Старший г</w:t>
      </w:r>
      <w:r w:rsidRPr="000D7A7D">
        <w:rPr>
          <w:lang w:eastAsia="en-US"/>
        </w:rPr>
        <w:t>осударственный налоговый инспектор осуществляет  иные права и исполняет иные обязанности, предусмотренные</w:t>
      </w:r>
      <w:r w:rsidRPr="000D7A7D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</w:p>
    <w:p w:rsidR="0058419B" w:rsidRPr="00CA5825" w:rsidRDefault="0058419B" w:rsidP="00A4074E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</w:t>
      </w:r>
      <w:r>
        <w:t xml:space="preserve"> старший</w:t>
      </w:r>
      <w:r w:rsidRPr="00CA5825">
        <w:t xml:space="preserve"> </w:t>
      </w:r>
      <w:r>
        <w:t>государственный налоговый инспектор</w:t>
      </w:r>
      <w:r w:rsidRPr="00CA5825">
        <w:t xml:space="preserve"> обязан: </w:t>
      </w:r>
    </w:p>
    <w:p w:rsidR="0058419B" w:rsidRPr="00F14307" w:rsidRDefault="0058419B" w:rsidP="00A4074E">
      <w:pPr>
        <w:ind w:firstLine="709"/>
        <w:jc w:val="both"/>
        <w:rPr>
          <w:bCs/>
        </w:rPr>
      </w:pPr>
      <w:r>
        <w:t>8.1.</w:t>
      </w:r>
      <w:r w:rsidRPr="00F14307">
        <w:t>Исходя из задач и функций</w:t>
      </w:r>
      <w:r w:rsidRPr="00F14307">
        <w:rPr>
          <w:bCs/>
        </w:rPr>
        <w:t xml:space="preserve">, определенных Положением об Инспекции, Положением об отделе, на </w:t>
      </w:r>
      <w:r>
        <w:rPr>
          <w:bCs/>
        </w:rPr>
        <w:t>старшего</w:t>
      </w:r>
      <w:r w:rsidRPr="00F14307">
        <w:rPr>
          <w:bCs/>
        </w:rPr>
        <w:t xml:space="preserve"> </w:t>
      </w:r>
      <w:r>
        <w:rPr>
          <w:bCs/>
        </w:rPr>
        <w:t>государственного налогового инспектора</w:t>
      </w:r>
      <w:r w:rsidRPr="00F14307">
        <w:rPr>
          <w:bCs/>
          <w:iCs/>
        </w:rPr>
        <w:t xml:space="preserve"> отдела урегулирования задолженности и обеспечения процедур банкротства</w:t>
      </w:r>
      <w:r>
        <w:rPr>
          <w:bCs/>
          <w:iCs/>
        </w:rPr>
        <w:t xml:space="preserve"> </w:t>
      </w:r>
      <w:r w:rsidRPr="00F14307">
        <w:rPr>
          <w:bCs/>
        </w:rPr>
        <w:t>возлагается следующее:</w:t>
      </w:r>
    </w:p>
    <w:p w:rsidR="0058419B" w:rsidRDefault="0058419B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8.3. Проводить работу по формированию налоговой   статистической отчетности по предмету деятельности отдела, 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 Проводить работу по предмету деятельности отдела: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8.5.1. Проводить работу по направлению требований по юридическим и физическим лицам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8.5.2. Проводить работу по направлению в суд на взыскание физических лиц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8.5.4.  Проводить работу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лиц. 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8.5.6. Выполнять работу по проведению зачетов и возвратов излишне уплаченных или излишне взысканных сумм налога, сбора, а также пени  в соответствии с инструкцией РМ9-2 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8.5.7. Проводить работу по переплате.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8.5.9. Проводить работу по взысканию налога и сбора, а также пени, за счет имущества налогоплательщика.</w:t>
      </w:r>
    </w:p>
    <w:p w:rsidR="0058419B" w:rsidRDefault="0058419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- для передачи в другой налоговый орган,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- при реорганизации организации,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- при ликвидации организации.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8.6</w:t>
      </w:r>
      <w:r>
        <w:rPr>
          <w:iCs/>
        </w:rPr>
        <w:t xml:space="preserve">. </w:t>
      </w:r>
      <w:r>
        <w:t>Проводить работу</w:t>
      </w:r>
      <w:r>
        <w:rPr>
          <w:iCs/>
        </w:rPr>
        <w:t xml:space="preserve"> по заполнению информационных ресурсов, закрепленных за отделом  </w:t>
      </w:r>
    </w:p>
    <w:p w:rsidR="0058419B" w:rsidRDefault="0058419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 Участвовать в подготовке ответов на письменные запросы налогоплательщиков.</w:t>
      </w:r>
    </w:p>
    <w:p w:rsidR="0058419B" w:rsidRDefault="0058419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58419B" w:rsidRDefault="0058419B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8.7.2.Участвовать в проведении экономической учебы в отделе, в Инспекции согласно, утвержденных планов.</w:t>
      </w:r>
    </w:p>
    <w:p w:rsidR="0058419B" w:rsidRDefault="0058419B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58419B" w:rsidRDefault="0058419B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58419B" w:rsidRPr="007F6280" w:rsidRDefault="0058419B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8.7.5.Участвовать в заседаниях Арбитражного суда, судов общей юрисдикции, в качестве представителя межрайонной ИФНС России  № 9 по Иркутской области.     </w:t>
      </w:r>
    </w:p>
    <w:p w:rsidR="0058419B" w:rsidRPr="00463572" w:rsidRDefault="0058419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8.7</w:t>
      </w:r>
      <w:r>
        <w:rPr>
          <w:iCs/>
        </w:rPr>
        <w:t>.6.</w:t>
      </w:r>
      <w:r w:rsidRPr="00463572">
        <w:rPr>
          <w:iCs/>
        </w:rPr>
        <w:t xml:space="preserve"> Участ</w:t>
      </w:r>
      <w:r>
        <w:rPr>
          <w:iCs/>
        </w:rPr>
        <w:t>вовать и обучать</w:t>
      </w:r>
      <w:r w:rsidRPr="00463572">
        <w:rPr>
          <w:iCs/>
        </w:rPr>
        <w:t xml:space="preserve"> по предмету деятельности отдела (в т.ч. по использованию новых информационных технологий).</w:t>
      </w:r>
    </w:p>
    <w:p w:rsidR="0058419B" w:rsidRPr="00463572" w:rsidRDefault="0058419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.7</w:t>
      </w:r>
      <w:r w:rsidRPr="00463572">
        <w:rPr>
          <w:iCs/>
        </w:rPr>
        <w:t>. Нормативно-организационная деятельность отдела:</w:t>
      </w:r>
    </w:p>
    <w:p w:rsidR="0058419B" w:rsidRPr="00463572" w:rsidRDefault="0058419B" w:rsidP="00A4074E">
      <w:pPr>
        <w:pStyle w:val="BodyTextIndent2"/>
        <w:tabs>
          <w:tab w:val="num" w:pos="180"/>
        </w:tabs>
        <w:spacing w:line="240" w:lineRule="auto"/>
        <w:ind w:left="0" w:firstLine="709"/>
        <w:jc w:val="both"/>
        <w:rPr>
          <w:iCs/>
        </w:rPr>
      </w:pPr>
      <w:r w:rsidRPr="00463572">
        <w:t xml:space="preserve">- </w:t>
      </w:r>
      <w:r>
        <w:t xml:space="preserve"> принимать участие в разработке</w:t>
      </w:r>
      <w:r w:rsidRPr="00463572">
        <w:t xml:space="preserve"> нормативных документов по орган</w:t>
      </w:r>
      <w:r>
        <w:t>изации и правлению деятельностью</w:t>
      </w:r>
      <w:r w:rsidRPr="00463572">
        <w:t xml:space="preserve">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58419B" w:rsidRPr="00005839" w:rsidRDefault="0058419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.8.</w:t>
      </w:r>
      <w:r w:rsidRPr="00005839">
        <w:rPr>
          <w:iCs/>
        </w:rPr>
        <w:t xml:space="preserve"> Участ</w:t>
      </w:r>
      <w:r>
        <w:rPr>
          <w:iCs/>
        </w:rPr>
        <w:t>вовать</w:t>
      </w:r>
      <w:r w:rsidRPr="00005839">
        <w:rPr>
          <w:iCs/>
        </w:rPr>
        <w:t xml:space="preserve"> в подготовке и проведени</w:t>
      </w:r>
      <w:r>
        <w:rPr>
          <w:iCs/>
        </w:rPr>
        <w:t>и</w:t>
      </w:r>
      <w:r w:rsidRPr="00005839">
        <w:rPr>
          <w:iCs/>
        </w:rPr>
        <w:t xml:space="preserve"> совместных мероприятий:</w:t>
      </w:r>
    </w:p>
    <w:p w:rsidR="0058419B" w:rsidRPr="00005839" w:rsidRDefault="0058419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8419B" w:rsidRPr="00005839" w:rsidRDefault="0058419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58419B" w:rsidRPr="00005839" w:rsidRDefault="0058419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58419B" w:rsidRPr="00005839" w:rsidRDefault="0058419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58419B" w:rsidRPr="007F6280" w:rsidRDefault="0058419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58419B" w:rsidRDefault="0058419B" w:rsidP="00A4074E">
      <w:pPr>
        <w:tabs>
          <w:tab w:val="num" w:pos="180"/>
        </w:tabs>
        <w:ind w:firstLine="709"/>
        <w:jc w:val="both"/>
        <w:rPr>
          <w:iCs/>
        </w:rPr>
      </w:pPr>
      <w:r>
        <w:t>8.7</w:t>
      </w:r>
      <w:r>
        <w:rPr>
          <w:iCs/>
        </w:rPr>
        <w:t>.9.  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>8.8. Заменять на участке работы инспекторов отдела урегулирования задолженности и обеспечения процедур банкротства в соответствии с распределением функциональных обязанностей в отделе.</w:t>
      </w:r>
    </w:p>
    <w:p w:rsidR="0058419B" w:rsidRDefault="0058419B" w:rsidP="00A4074E">
      <w:pPr>
        <w:tabs>
          <w:tab w:val="num" w:pos="180"/>
        </w:tabs>
        <w:ind w:firstLine="709"/>
        <w:jc w:val="both"/>
      </w:pPr>
      <w:r>
        <w:t xml:space="preserve">8.9.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58419B" w:rsidRDefault="0058419B" w:rsidP="00A4074E">
      <w:pPr>
        <w:ind w:firstLine="709"/>
        <w:jc w:val="both"/>
      </w:pPr>
      <w:r>
        <w:t xml:space="preserve">8.10. </w:t>
      </w:r>
      <w:r w:rsidRPr="007F3511">
        <w:t>Обеспечива</w:t>
      </w:r>
      <w:r>
        <w:t>ть</w:t>
      </w:r>
      <w:r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</w:t>
      </w:r>
      <w:r>
        <w:t>9</w:t>
      </w:r>
      <w:r w:rsidRPr="007F3511">
        <w:t xml:space="preserve"> по Иркутской области по функциональной принадлежности</w:t>
      </w:r>
      <w:r>
        <w:t>.</w:t>
      </w:r>
    </w:p>
    <w:p w:rsidR="0058419B" w:rsidRPr="003F3F0B" w:rsidRDefault="0058419B" w:rsidP="00A4074E">
      <w:pPr>
        <w:ind w:firstLine="709"/>
        <w:jc w:val="both"/>
      </w:pPr>
      <w:r>
        <w:t>8.11. Прово</w:t>
      </w:r>
      <w:r w:rsidRPr="003F3F0B">
        <w:t>д</w:t>
      </w:r>
      <w:r>
        <w:t>ить</w:t>
      </w:r>
      <w:r w:rsidRPr="003F3F0B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58419B" w:rsidRPr="003F3F0B" w:rsidRDefault="0058419B" w:rsidP="00A4074E">
      <w:pPr>
        <w:ind w:firstLine="709"/>
        <w:jc w:val="both"/>
      </w:pPr>
      <w:r>
        <w:t>8.12.О</w:t>
      </w:r>
      <w:r w:rsidRPr="003F3F0B">
        <w:t>существл</w:t>
      </w:r>
      <w:r>
        <w:t xml:space="preserve">ять контроль за </w:t>
      </w:r>
      <w:r w:rsidRPr="003F3F0B">
        <w:t>полнот</w:t>
      </w:r>
      <w:r>
        <w:t>ой</w:t>
      </w:r>
      <w:r w:rsidRPr="003F3F0B">
        <w:t xml:space="preserve"> применения мер взыскания и  мониторинга погашения задолженности в ходе ее взыскания;</w:t>
      </w:r>
    </w:p>
    <w:p w:rsidR="0058419B" w:rsidRPr="00512834" w:rsidRDefault="0058419B" w:rsidP="00A4074E">
      <w:pPr>
        <w:ind w:firstLine="709"/>
        <w:jc w:val="both"/>
      </w:pPr>
      <w:r>
        <w:t>8.13.О</w:t>
      </w:r>
      <w:r w:rsidRPr="003F3F0B">
        <w:t>беспеч</w:t>
      </w:r>
      <w:r>
        <w:t>ивать</w:t>
      </w:r>
      <w:r w:rsidRPr="003F3F0B">
        <w:t xml:space="preserve"> взаимодействи</w:t>
      </w:r>
      <w:r>
        <w:t>е</w:t>
      </w:r>
      <w:r w:rsidRPr="003F3F0B">
        <w:t xml:space="preserve"> с органами исполнительной власти и судами;</w:t>
      </w:r>
    </w:p>
    <w:p w:rsidR="0058419B" w:rsidRPr="00EB289C" w:rsidRDefault="0058419B" w:rsidP="00A4074E">
      <w:pPr>
        <w:ind w:firstLine="709"/>
        <w:jc w:val="both"/>
      </w:pPr>
      <w:r>
        <w:t xml:space="preserve"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</w:t>
      </w:r>
      <w:r w:rsidRPr="00EB289C">
        <w:t>взыскания задолженности в приказном порядке.</w:t>
      </w:r>
    </w:p>
    <w:p w:rsidR="0058419B" w:rsidRPr="00EB289C" w:rsidRDefault="0058419B" w:rsidP="00A4074E">
      <w:pPr>
        <w:ind w:firstLine="709"/>
        <w:jc w:val="both"/>
      </w:pPr>
      <w:r w:rsidRPr="00EB289C">
        <w:t xml:space="preserve">8.15. </w:t>
      </w:r>
      <w:r w:rsidRPr="00EB289C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0" w:name="_GoBack"/>
      <w:r w:rsidRPr="00CD1C22">
        <w:rPr>
          <w:color w:val="000000"/>
        </w:rPr>
        <w:t xml:space="preserve">9. В целях исполнения возложенных должностных обязанностей старший </w:t>
      </w:r>
      <w:r w:rsidRPr="00CD1C22">
        <w:rPr>
          <w:color w:val="000000"/>
          <w:lang w:eastAsia="en-US"/>
        </w:rPr>
        <w:t>государственный налоговый инспектор имеет право</w:t>
      </w:r>
      <w:r w:rsidRPr="00CD1C22">
        <w:rPr>
          <w:color w:val="000000"/>
        </w:rPr>
        <w:t>: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государственное пенсионное обеспечение в соответствии с федеральным законом;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проведение по его заявлению служебной проверки;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рассмотрение индивидуальных служебных споров в соответствии с Федеральным законом и другими федеральными законами;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пользоваться имуществом инспекции в установленном порядке;</w:t>
      </w:r>
    </w:p>
    <w:p w:rsidR="0058419B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имеет право работать с информационными ресурсами.</w:t>
      </w:r>
    </w:p>
    <w:p w:rsidR="0058419B" w:rsidRPr="00CD1C22" w:rsidRDefault="0058419B" w:rsidP="00CD1C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D1C22">
        <w:rPr>
          <w:color w:val="000000"/>
        </w:rPr>
        <w:t>на иные права, установленные законодательством о государственной гражданской службе Российской Федерации;</w:t>
      </w:r>
    </w:p>
    <w:p w:rsidR="0058419B" w:rsidRDefault="0058419B" w:rsidP="00853A0D">
      <w:pPr>
        <w:pStyle w:val="BodyText"/>
        <w:ind w:firstLine="708"/>
        <w:jc w:val="both"/>
      </w:pPr>
      <w:r w:rsidRPr="00B427A1">
        <w:rPr>
          <w:iCs/>
        </w:rPr>
        <w:t xml:space="preserve">10. </w:t>
      </w:r>
      <w:r>
        <w:rPr>
          <w:iCs/>
        </w:rPr>
        <w:t>Старший 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</w:t>
      </w:r>
      <w:r>
        <w:t>9</w:t>
      </w:r>
      <w:r w:rsidRPr="00B427A1"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58419B" w:rsidRPr="00B427A1" w:rsidRDefault="0058419B" w:rsidP="00853A0D">
      <w:pPr>
        <w:pStyle w:val="BodyText"/>
        <w:ind w:firstLine="708"/>
        <w:jc w:val="both"/>
      </w:pPr>
      <w:r w:rsidRPr="00B427A1">
        <w:t xml:space="preserve">11. </w:t>
      </w:r>
      <w:r>
        <w:t xml:space="preserve">Старший государственный налоговый инспектор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bookmarkEnd w:id="0"/>
    <w:p w:rsidR="0058419B" w:rsidRPr="00282D70" w:rsidRDefault="0058419B" w:rsidP="00A4074E">
      <w:pPr>
        <w:ind w:firstLine="709"/>
        <w:jc w:val="both"/>
        <w:rPr>
          <w:b/>
        </w:rPr>
      </w:pPr>
    </w:p>
    <w:p w:rsidR="0058419B" w:rsidRDefault="0058419B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старший 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самостоятельно принимать управленческие и иные решения</w:t>
      </w:r>
    </w:p>
    <w:p w:rsidR="0058419B" w:rsidRPr="00282D70" w:rsidRDefault="0058419B" w:rsidP="00A4074E">
      <w:pPr>
        <w:ind w:firstLine="709"/>
        <w:jc w:val="both"/>
        <w:rPr>
          <w:b/>
        </w:rPr>
      </w:pPr>
    </w:p>
    <w:p w:rsidR="0058419B" w:rsidRPr="00282D70" w:rsidRDefault="0058419B" w:rsidP="00A4074E">
      <w:pPr>
        <w:ind w:firstLine="709"/>
        <w:jc w:val="both"/>
      </w:pPr>
      <w:r>
        <w:t>12</w:t>
      </w:r>
      <w:r w:rsidRPr="00282D70">
        <w:t xml:space="preserve">. При исполнении служебных обязанностей </w:t>
      </w:r>
      <w:r>
        <w:t>старший государственный налоговый инспектор</w:t>
      </w:r>
      <w:r w:rsidRPr="00282D70">
        <w:t xml:space="preserve"> отдела вправе самостоятельно принимать решения по вопросам:</w:t>
      </w:r>
    </w:p>
    <w:p w:rsidR="0058419B" w:rsidRPr="00282D70" w:rsidRDefault="0058419B" w:rsidP="00A4074E">
      <w:pPr>
        <w:ind w:firstLine="709"/>
        <w:jc w:val="both"/>
        <w:rPr>
          <w:iCs/>
        </w:rPr>
      </w:pPr>
      <w:r>
        <w:rPr>
          <w:iCs/>
        </w:rPr>
        <w:t>12.1.</w:t>
      </w:r>
      <w:r w:rsidRPr="00282D70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58419B" w:rsidRPr="00282D70" w:rsidRDefault="0058419B" w:rsidP="00A4074E">
      <w:pPr>
        <w:ind w:firstLine="709"/>
        <w:jc w:val="both"/>
        <w:rPr>
          <w:iCs/>
        </w:rPr>
      </w:pPr>
      <w:r>
        <w:rPr>
          <w:iCs/>
        </w:rPr>
        <w:t>12.2.</w:t>
      </w:r>
      <w:r w:rsidRPr="00282D70">
        <w:rPr>
          <w:iCs/>
        </w:rPr>
        <w:t xml:space="preserve"> выбора оперативной технологии деятельности отдела;</w:t>
      </w:r>
    </w:p>
    <w:p w:rsidR="0058419B" w:rsidRPr="00282D70" w:rsidRDefault="0058419B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12.3.</w:t>
      </w:r>
      <w:r w:rsidRPr="00282D70">
        <w:rPr>
          <w:iCs/>
        </w:rPr>
        <w:t>определения, изменения оперативных условий трудовой деятельности сотрудников отде</w:t>
      </w:r>
      <w:r w:rsidRPr="00282D70">
        <w:rPr>
          <w:iCs/>
        </w:rPr>
        <w:softHyphen/>
        <w:t>ла;</w:t>
      </w:r>
    </w:p>
    <w:p w:rsidR="0058419B" w:rsidRPr="00282D70" w:rsidRDefault="0058419B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12.4.</w:t>
      </w:r>
      <w:r w:rsidRPr="00282D70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Pr="00282D70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58419B" w:rsidRPr="00282D70" w:rsidRDefault="0058419B" w:rsidP="00A4074E">
      <w:pPr>
        <w:spacing w:line="260" w:lineRule="auto"/>
        <w:ind w:firstLine="709"/>
        <w:jc w:val="both"/>
        <w:rPr>
          <w:iCs/>
        </w:rPr>
      </w:pPr>
      <w:r w:rsidRPr="00282D70">
        <w:rPr>
          <w:iCs/>
        </w:rPr>
        <w:t>- персональной справочно-информационной базы данных, нормативно-методической ба</w:t>
      </w:r>
      <w:r w:rsidRPr="00282D70">
        <w:rPr>
          <w:iCs/>
        </w:rPr>
        <w:softHyphen/>
        <w:t>зы деятельности, экспертно-консультационной базы сопровождения их работ;</w:t>
      </w:r>
    </w:p>
    <w:p w:rsidR="0058419B" w:rsidRPr="00282D70" w:rsidRDefault="0058419B" w:rsidP="00A4074E">
      <w:pPr>
        <w:ind w:firstLine="709"/>
        <w:jc w:val="both"/>
        <w:rPr>
          <w:iCs/>
        </w:rPr>
      </w:pPr>
      <w:r w:rsidRPr="00282D70">
        <w:rPr>
          <w:iCs/>
        </w:rPr>
        <w:t>- персональной материально-технической базы их деятельности;</w:t>
      </w:r>
    </w:p>
    <w:p w:rsidR="0058419B" w:rsidRPr="00282D70" w:rsidRDefault="0058419B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12.5.</w:t>
      </w:r>
      <w:r w:rsidRPr="00282D70">
        <w:rPr>
          <w:iCs/>
        </w:rPr>
        <w:t xml:space="preserve"> определения, изменения персонального порядка рассмотрения жалоб, замечаний, пред</w:t>
      </w:r>
      <w:r w:rsidRPr="00282D70">
        <w:rPr>
          <w:iCs/>
        </w:rPr>
        <w:softHyphen/>
        <w:t>ложений сотрудников отдела по предмету деятельности отдела.</w:t>
      </w:r>
    </w:p>
    <w:p w:rsidR="0058419B" w:rsidRPr="00282D70" w:rsidRDefault="0058419B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13</w:t>
      </w:r>
      <w:r w:rsidRPr="00282D70">
        <w:rPr>
          <w:iCs/>
        </w:rPr>
        <w:t>. При исполнении служебных обязанностей</w:t>
      </w:r>
      <w:r>
        <w:rPr>
          <w:iCs/>
        </w:rPr>
        <w:t xml:space="preserve"> старший государственный налоговый инспектор</w:t>
      </w:r>
      <w:r w:rsidRPr="00282D70">
        <w:t xml:space="preserve"> отдела</w:t>
      </w:r>
      <w:r w:rsidRPr="00282D70">
        <w:rPr>
          <w:iCs/>
        </w:rPr>
        <w:t xml:space="preserve"> обязан самостоятельно принимать  решения по вопросам, </w:t>
      </w:r>
      <w:r w:rsidRPr="00282D70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58419B" w:rsidRPr="00282D70" w:rsidRDefault="0058419B" w:rsidP="00A4074E">
      <w:pPr>
        <w:ind w:firstLine="709"/>
        <w:jc w:val="both"/>
        <w:rPr>
          <w:b/>
        </w:rPr>
      </w:pPr>
    </w:p>
    <w:p w:rsidR="0058419B" w:rsidRDefault="0058419B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старший 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участвовать при подготовке проектов нормативных правовых актов и (или)</w:t>
      </w:r>
      <w:r>
        <w:rPr>
          <w:b/>
        </w:rPr>
        <w:t xml:space="preserve"> </w:t>
      </w:r>
      <w:r w:rsidRPr="00282D70">
        <w:rPr>
          <w:b/>
        </w:rPr>
        <w:t>проектов управленческих и иных решений</w:t>
      </w:r>
    </w:p>
    <w:p w:rsidR="0058419B" w:rsidRPr="00872B39" w:rsidRDefault="0058419B" w:rsidP="00A4074E">
      <w:pPr>
        <w:ind w:firstLine="709"/>
        <w:jc w:val="both"/>
        <w:rPr>
          <w:b/>
        </w:rPr>
      </w:pPr>
    </w:p>
    <w:p w:rsidR="0058419B" w:rsidRPr="00C017B1" w:rsidRDefault="0058419B" w:rsidP="00C017B1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017B1">
        <w:rPr>
          <w:color w:val="000000"/>
        </w:rPr>
        <w:t>14. Старший г</w:t>
      </w:r>
      <w:r w:rsidRPr="00C017B1">
        <w:rPr>
          <w:color w:val="000000"/>
          <w:lang w:eastAsia="en-US"/>
        </w:rPr>
        <w:t xml:space="preserve">осударственный налоговый инспектор </w:t>
      </w:r>
      <w:r w:rsidRPr="00C017B1">
        <w:rPr>
          <w:color w:val="000000"/>
        </w:rPr>
        <w:t xml:space="preserve"> в соответствии со своей компетенцией вправе участвовать в подготовке (обсуждении) проектов управленческих и иных решений в части организационного, информационного обеспечения и подготовки соответствующих документов по вопросам, входящим в компетенцию Отдела.</w:t>
      </w:r>
    </w:p>
    <w:p w:rsidR="0058419B" w:rsidRPr="00C017B1" w:rsidRDefault="0058419B" w:rsidP="00C017B1">
      <w:pPr>
        <w:widowControl w:val="0"/>
        <w:ind w:firstLine="709"/>
        <w:jc w:val="both"/>
        <w:rPr>
          <w:color w:val="000000"/>
        </w:rPr>
      </w:pPr>
      <w:r w:rsidRPr="00C017B1">
        <w:rPr>
          <w:color w:val="000000"/>
        </w:rPr>
        <w:t>15. Старший г</w:t>
      </w:r>
      <w:r w:rsidRPr="00C017B1">
        <w:rPr>
          <w:color w:val="000000"/>
          <w:lang w:eastAsia="en-US"/>
        </w:rPr>
        <w:t>осударственный налоговый инспектор</w:t>
      </w:r>
      <w:r w:rsidRPr="00C017B1">
        <w:rPr>
          <w:color w:val="000000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8419B" w:rsidRPr="00C017B1" w:rsidRDefault="0058419B" w:rsidP="00C017B1">
      <w:pPr>
        <w:widowControl w:val="0"/>
        <w:ind w:firstLine="709"/>
        <w:jc w:val="both"/>
        <w:rPr>
          <w:color w:val="000000"/>
        </w:rPr>
      </w:pPr>
      <w:r w:rsidRPr="00C017B1">
        <w:rPr>
          <w:color w:val="000000"/>
        </w:rPr>
        <w:t>положений об отделе;</w:t>
      </w:r>
    </w:p>
    <w:p w:rsidR="0058419B" w:rsidRPr="00C017B1" w:rsidRDefault="0058419B" w:rsidP="00C017B1">
      <w:pPr>
        <w:widowControl w:val="0"/>
        <w:ind w:firstLine="709"/>
        <w:jc w:val="both"/>
        <w:rPr>
          <w:color w:val="000000"/>
        </w:rPr>
      </w:pPr>
      <w:r w:rsidRPr="00C017B1">
        <w:rPr>
          <w:color w:val="000000"/>
        </w:rPr>
        <w:t>графика отпусков гражданских служащих отдела;</w:t>
      </w:r>
    </w:p>
    <w:p w:rsidR="0058419B" w:rsidRPr="00C017B1" w:rsidRDefault="0058419B" w:rsidP="00C017B1">
      <w:pPr>
        <w:widowControl w:val="0"/>
        <w:ind w:firstLine="709"/>
        <w:jc w:val="both"/>
        <w:rPr>
          <w:color w:val="000000"/>
        </w:rPr>
      </w:pPr>
      <w:r w:rsidRPr="00C017B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58419B" w:rsidRPr="007F50AE" w:rsidRDefault="0058419B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58419B" w:rsidRDefault="0058419B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58419B" w:rsidRPr="007F50AE" w:rsidRDefault="0058419B" w:rsidP="00A4074E">
      <w:pPr>
        <w:ind w:firstLine="709"/>
        <w:jc w:val="both"/>
        <w:rPr>
          <w:b/>
        </w:rPr>
      </w:pPr>
    </w:p>
    <w:p w:rsidR="0058419B" w:rsidRDefault="0058419B" w:rsidP="00A4074E">
      <w:pPr>
        <w:ind w:firstLine="709"/>
        <w:jc w:val="both"/>
      </w:pPr>
      <w:r>
        <w:t xml:space="preserve">16. </w:t>
      </w:r>
      <w:r w:rsidRPr="007F50AE">
        <w:t xml:space="preserve">В соответствии со своими должностными обязанностями </w:t>
      </w:r>
      <w:r>
        <w:t xml:space="preserve">старший 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419B" w:rsidRDefault="0058419B" w:rsidP="00A4074E">
      <w:pPr>
        <w:ind w:firstLine="709"/>
        <w:jc w:val="both"/>
      </w:pPr>
    </w:p>
    <w:p w:rsidR="0058419B" w:rsidRDefault="0058419B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58419B" w:rsidRDefault="0058419B" w:rsidP="004A00DE">
      <w:pPr>
        <w:ind w:firstLine="709"/>
        <w:jc w:val="center"/>
        <w:rPr>
          <w:b/>
        </w:rPr>
      </w:pPr>
    </w:p>
    <w:p w:rsidR="0058419B" w:rsidRPr="00872B39" w:rsidRDefault="0058419B" w:rsidP="00A4074E">
      <w:pPr>
        <w:ind w:firstLine="709"/>
        <w:jc w:val="both"/>
      </w:pPr>
      <w:r>
        <w:t>17.</w:t>
      </w:r>
      <w:r w:rsidRPr="00A32938">
        <w:t>Взаимодействие</w:t>
      </w:r>
      <w:r>
        <w:t xml:space="preserve"> старшего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419B" w:rsidRDefault="0058419B" w:rsidP="00A4074E">
      <w:pPr>
        <w:ind w:firstLine="709"/>
        <w:jc w:val="both"/>
        <w:rPr>
          <w:b/>
        </w:rPr>
      </w:pPr>
    </w:p>
    <w:p w:rsidR="0058419B" w:rsidRPr="00872B39" w:rsidRDefault="0058419B" w:rsidP="00A4074E">
      <w:pPr>
        <w:ind w:firstLine="709"/>
        <w:jc w:val="both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>III. Перечень государственных услуг, оказываемых гражданам и</w:t>
      </w:r>
    </w:p>
    <w:p w:rsidR="0058419B" w:rsidRPr="00872B39" w:rsidRDefault="0058419B" w:rsidP="00A4074E">
      <w:pPr>
        <w:ind w:firstLine="709"/>
        <w:jc w:val="both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58419B" w:rsidRDefault="0058419B" w:rsidP="00A4074E">
      <w:pPr>
        <w:ind w:firstLine="709"/>
        <w:jc w:val="both"/>
        <w:rPr>
          <w:b/>
        </w:rPr>
      </w:pPr>
      <w:r w:rsidRPr="00872B39">
        <w:rPr>
          <w:b/>
        </w:rPr>
        <w:t>Федеральной налоговой службы</w:t>
      </w:r>
    </w:p>
    <w:p w:rsidR="0058419B" w:rsidRPr="00853A3D" w:rsidRDefault="0058419B" w:rsidP="00CD7729">
      <w:pPr>
        <w:autoSpaceDE w:val="0"/>
        <w:autoSpaceDN w:val="0"/>
        <w:adjustRightInd w:val="0"/>
        <w:ind w:firstLine="720"/>
        <w:jc w:val="both"/>
        <w:rPr>
          <w:color w:val="000000"/>
          <w:highlight w:val="yellow"/>
        </w:rPr>
      </w:pPr>
    </w:p>
    <w:p w:rsidR="0058419B" w:rsidRPr="004F29A7" w:rsidRDefault="0058419B" w:rsidP="00CD7729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4F29A7">
        <w:rPr>
          <w:color w:val="000000"/>
        </w:rPr>
        <w:t>1</w:t>
      </w:r>
      <w:r>
        <w:rPr>
          <w:color w:val="000000"/>
        </w:rPr>
        <w:t>8</w:t>
      </w:r>
      <w:r w:rsidRPr="004F29A7">
        <w:rPr>
          <w:color w:val="000000"/>
        </w:rPr>
        <w:t xml:space="preserve">. В соответствии с замещаемой государственной гражданской должностью и в пределах функциональной компетенции старший </w:t>
      </w:r>
      <w:r w:rsidRPr="004F29A7">
        <w:rPr>
          <w:color w:val="000000"/>
          <w:lang w:eastAsia="en-US"/>
        </w:rPr>
        <w:t xml:space="preserve">государственный налоговый инспектор </w:t>
      </w:r>
      <w:r w:rsidRPr="004F29A7">
        <w:rPr>
          <w:color w:val="000000"/>
        </w:rPr>
        <w:t xml:space="preserve"> не принимает участие в обеспечении государственных услуг.</w:t>
      </w:r>
    </w:p>
    <w:p w:rsidR="0058419B" w:rsidRPr="004F29A7" w:rsidRDefault="0058419B" w:rsidP="00CD7729">
      <w:pPr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58419B" w:rsidRPr="00872B39" w:rsidRDefault="0058419B" w:rsidP="00A4074E">
      <w:pPr>
        <w:ind w:firstLine="709"/>
        <w:jc w:val="both"/>
        <w:rPr>
          <w:b/>
        </w:rPr>
      </w:pPr>
    </w:p>
    <w:p w:rsidR="0058419B" w:rsidRPr="00872B39" w:rsidRDefault="0058419B" w:rsidP="004C6793">
      <w:pPr>
        <w:ind w:firstLine="709"/>
        <w:jc w:val="center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58419B" w:rsidRDefault="0058419B" w:rsidP="004C6793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58419B" w:rsidRPr="00872B39" w:rsidRDefault="0058419B" w:rsidP="00A4074E">
      <w:pPr>
        <w:ind w:firstLine="709"/>
        <w:jc w:val="both"/>
        <w:rPr>
          <w:b/>
        </w:rPr>
      </w:pPr>
    </w:p>
    <w:p w:rsidR="0058419B" w:rsidRDefault="0058419B" w:rsidP="00A4074E">
      <w:pPr>
        <w:ind w:firstLine="709"/>
        <w:jc w:val="both"/>
      </w:pPr>
      <w:r>
        <w:t>19.Эффективность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8419B" w:rsidRDefault="0058419B" w:rsidP="00A4074E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58419B" w:rsidRDefault="0058419B" w:rsidP="00A4074E">
      <w:pPr>
        <w:ind w:firstLine="709"/>
        <w:jc w:val="both"/>
      </w:pPr>
      <w:r>
        <w:t>своевременности и оперативности выполнения поручений;</w:t>
      </w:r>
    </w:p>
    <w:p w:rsidR="0058419B" w:rsidRDefault="0058419B" w:rsidP="00A4074E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419B" w:rsidRPr="006371CA" w:rsidRDefault="0058419B" w:rsidP="00A4074E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58419B" w:rsidRDefault="0058419B" w:rsidP="00A4074E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419B" w:rsidRDefault="0058419B" w:rsidP="00A4074E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58419B" w:rsidRPr="006371CA" w:rsidRDefault="0058419B" w:rsidP="00A4074E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58419B" w:rsidRDefault="0058419B" w:rsidP="00F14307"/>
    <w:p w:rsidR="0058419B" w:rsidRDefault="0058419B" w:rsidP="00F14307"/>
    <w:p w:rsidR="0058419B" w:rsidRPr="001B3C61" w:rsidRDefault="0058419B" w:rsidP="00DC6749">
      <w:pPr>
        <w:jc w:val="center"/>
      </w:pPr>
    </w:p>
    <w:p w:rsidR="0058419B" w:rsidRDefault="0058419B" w:rsidP="00DC6749">
      <w:pPr>
        <w:jc w:val="center"/>
        <w:rPr>
          <w:b/>
        </w:rPr>
      </w:pPr>
    </w:p>
    <w:p w:rsidR="0058419B" w:rsidRDefault="0058419B" w:rsidP="00DC6749">
      <w:pPr>
        <w:jc w:val="center"/>
        <w:rPr>
          <w:b/>
        </w:rPr>
      </w:pPr>
    </w:p>
    <w:p w:rsidR="0058419B" w:rsidRPr="001914EE" w:rsidRDefault="0058419B" w:rsidP="005E6604"/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5E6604">
      <w:pPr>
        <w:rPr>
          <w:b/>
        </w:rPr>
      </w:pPr>
    </w:p>
    <w:p w:rsidR="0058419B" w:rsidRDefault="0058419B" w:rsidP="00DC6749">
      <w:pPr>
        <w:jc w:val="center"/>
        <w:rPr>
          <w:b/>
        </w:rPr>
      </w:pPr>
    </w:p>
    <w:p w:rsidR="0058419B" w:rsidRDefault="0058419B" w:rsidP="00DC6749">
      <w:pPr>
        <w:jc w:val="center"/>
        <w:rPr>
          <w:b/>
        </w:rPr>
      </w:pPr>
    </w:p>
    <w:p w:rsidR="0058419B" w:rsidRDefault="0058419B" w:rsidP="00DC6749">
      <w:pPr>
        <w:jc w:val="center"/>
        <w:rPr>
          <w:b/>
        </w:rPr>
      </w:pPr>
    </w:p>
    <w:p w:rsidR="0058419B" w:rsidRDefault="0058419B" w:rsidP="0058798E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58419B" w:rsidRDefault="0058419B" w:rsidP="0058798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56"/>
        <w:gridCol w:w="2002"/>
        <w:gridCol w:w="2003"/>
        <w:gridCol w:w="2003"/>
      </w:tblGrid>
      <w:tr w:rsidR="0058419B" w:rsidTr="0091118D">
        <w:tc>
          <w:tcPr>
            <w:tcW w:w="648" w:type="dxa"/>
          </w:tcPr>
          <w:p w:rsidR="0058419B" w:rsidRPr="008D36B7" w:rsidRDefault="0058419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№ п/п</w:t>
            </w:r>
          </w:p>
          <w:p w:rsidR="0058419B" w:rsidRPr="008D36B7" w:rsidRDefault="0058419B" w:rsidP="008D36B7">
            <w:pPr>
              <w:jc w:val="center"/>
              <w:rPr>
                <w:b/>
              </w:rPr>
            </w:pPr>
          </w:p>
        </w:tc>
        <w:tc>
          <w:tcPr>
            <w:tcW w:w="3356" w:type="dxa"/>
          </w:tcPr>
          <w:p w:rsidR="0058419B" w:rsidRPr="008D36B7" w:rsidRDefault="0058419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58419B" w:rsidRPr="008D36B7" w:rsidRDefault="0058419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58419B" w:rsidRPr="008D36B7" w:rsidRDefault="0058419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58419B" w:rsidRPr="008D36B7" w:rsidRDefault="0058419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об освобождении  должность</w:t>
            </w:r>
          </w:p>
        </w:tc>
      </w:tr>
      <w:tr w:rsidR="0058419B" w:rsidTr="0091118D">
        <w:tc>
          <w:tcPr>
            <w:tcW w:w="648" w:type="dxa"/>
          </w:tcPr>
          <w:p w:rsidR="0058419B" w:rsidRPr="008D36B7" w:rsidRDefault="0058419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6" w:type="dxa"/>
          </w:tcPr>
          <w:p w:rsidR="0058419B" w:rsidRPr="0091118D" w:rsidRDefault="0058419B" w:rsidP="008D36B7">
            <w:pPr>
              <w:jc w:val="center"/>
            </w:pPr>
          </w:p>
        </w:tc>
        <w:tc>
          <w:tcPr>
            <w:tcW w:w="2002" w:type="dxa"/>
          </w:tcPr>
          <w:p w:rsidR="0058419B" w:rsidRPr="008D36B7" w:rsidRDefault="0058419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58419B" w:rsidRPr="008D36B7" w:rsidRDefault="0058419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58419B" w:rsidRPr="008D36B7" w:rsidRDefault="0058419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8419B" w:rsidRPr="0058798E" w:rsidRDefault="0058419B" w:rsidP="0058798E">
      <w:pPr>
        <w:jc w:val="center"/>
        <w:rPr>
          <w:b/>
          <w:sz w:val="28"/>
          <w:szCs w:val="28"/>
        </w:rPr>
      </w:pPr>
    </w:p>
    <w:sectPr w:rsidR="0058419B" w:rsidRPr="0058798E" w:rsidSect="00C16339">
      <w:headerReference w:type="even" r:id="rId7"/>
      <w:headerReference w:type="default" r:id="rId8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19B" w:rsidRDefault="0058419B">
      <w:r>
        <w:separator/>
      </w:r>
    </w:p>
  </w:endnote>
  <w:endnote w:type="continuationSeparator" w:id="1">
    <w:p w:rsidR="0058419B" w:rsidRDefault="00584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19B" w:rsidRDefault="0058419B">
      <w:r>
        <w:separator/>
      </w:r>
    </w:p>
  </w:footnote>
  <w:footnote w:type="continuationSeparator" w:id="1">
    <w:p w:rsidR="0058419B" w:rsidRDefault="0058419B">
      <w:r>
        <w:continuationSeparator/>
      </w:r>
    </w:p>
  </w:footnote>
  <w:footnote w:id="2">
    <w:p w:rsidR="0058419B" w:rsidRDefault="0058419B" w:rsidP="00CA1AAA">
      <w:pPr>
        <w:pStyle w:val="FootnoteText"/>
        <w:jc w:val="both"/>
      </w:pPr>
      <w:r w:rsidRPr="00511B14">
        <w:rPr>
          <w:rStyle w:val="FootnoteReference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58419B" w:rsidRDefault="0058419B" w:rsidP="00CA1AAA">
      <w:pPr>
        <w:pStyle w:val="FootnoteText"/>
        <w:jc w:val="both"/>
      </w:pPr>
      <w:r w:rsidRPr="00511B14">
        <w:rPr>
          <w:rStyle w:val="FootnoteReference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19B" w:rsidRDefault="0058419B" w:rsidP="0052533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419B" w:rsidRDefault="005841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19B" w:rsidRDefault="0058419B" w:rsidP="0052533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58419B" w:rsidRDefault="005841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8B9"/>
    <w:rsid w:val="00003AC6"/>
    <w:rsid w:val="00005839"/>
    <w:rsid w:val="00007D95"/>
    <w:rsid w:val="00025B4B"/>
    <w:rsid w:val="000326AF"/>
    <w:rsid w:val="00037B65"/>
    <w:rsid w:val="00040F62"/>
    <w:rsid w:val="00044A2C"/>
    <w:rsid w:val="00054B86"/>
    <w:rsid w:val="00080675"/>
    <w:rsid w:val="0008738C"/>
    <w:rsid w:val="00090516"/>
    <w:rsid w:val="00090959"/>
    <w:rsid w:val="00092C44"/>
    <w:rsid w:val="00093405"/>
    <w:rsid w:val="00093D45"/>
    <w:rsid w:val="00095780"/>
    <w:rsid w:val="000A4891"/>
    <w:rsid w:val="000C14E1"/>
    <w:rsid w:val="000C1ACD"/>
    <w:rsid w:val="000C7109"/>
    <w:rsid w:val="000D19CC"/>
    <w:rsid w:val="000D7A7D"/>
    <w:rsid w:val="000E01C5"/>
    <w:rsid w:val="000E08B9"/>
    <w:rsid w:val="000E5896"/>
    <w:rsid w:val="000E7D3F"/>
    <w:rsid w:val="000F0E24"/>
    <w:rsid w:val="000F176A"/>
    <w:rsid w:val="000F19CD"/>
    <w:rsid w:val="000F1F13"/>
    <w:rsid w:val="000F2F38"/>
    <w:rsid w:val="000F7450"/>
    <w:rsid w:val="001004F2"/>
    <w:rsid w:val="00100F88"/>
    <w:rsid w:val="0010202D"/>
    <w:rsid w:val="00103070"/>
    <w:rsid w:val="00103D64"/>
    <w:rsid w:val="00113589"/>
    <w:rsid w:val="0011407B"/>
    <w:rsid w:val="00115BF7"/>
    <w:rsid w:val="00120F58"/>
    <w:rsid w:val="00122455"/>
    <w:rsid w:val="00125FBC"/>
    <w:rsid w:val="001263D6"/>
    <w:rsid w:val="00140E68"/>
    <w:rsid w:val="00141FD8"/>
    <w:rsid w:val="00151174"/>
    <w:rsid w:val="00163B0F"/>
    <w:rsid w:val="00180160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0670"/>
    <w:rsid w:val="001C5048"/>
    <w:rsid w:val="001D63F0"/>
    <w:rsid w:val="001D7FF5"/>
    <w:rsid w:val="001E4023"/>
    <w:rsid w:val="001E67BB"/>
    <w:rsid w:val="001F5EA3"/>
    <w:rsid w:val="0020018A"/>
    <w:rsid w:val="00202F60"/>
    <w:rsid w:val="00203A15"/>
    <w:rsid w:val="0020505F"/>
    <w:rsid w:val="0020629F"/>
    <w:rsid w:val="00212DC5"/>
    <w:rsid w:val="002131D6"/>
    <w:rsid w:val="00217B0E"/>
    <w:rsid w:val="0022757D"/>
    <w:rsid w:val="00232359"/>
    <w:rsid w:val="00232BD3"/>
    <w:rsid w:val="00235923"/>
    <w:rsid w:val="00237682"/>
    <w:rsid w:val="002433CE"/>
    <w:rsid w:val="002467B5"/>
    <w:rsid w:val="00250CA5"/>
    <w:rsid w:val="00251C44"/>
    <w:rsid w:val="00253E09"/>
    <w:rsid w:val="002556BF"/>
    <w:rsid w:val="002578CE"/>
    <w:rsid w:val="0026179A"/>
    <w:rsid w:val="00262DAA"/>
    <w:rsid w:val="00272F90"/>
    <w:rsid w:val="00273B97"/>
    <w:rsid w:val="00273F10"/>
    <w:rsid w:val="00275A01"/>
    <w:rsid w:val="0027663E"/>
    <w:rsid w:val="002823AF"/>
    <w:rsid w:val="00282D70"/>
    <w:rsid w:val="00286258"/>
    <w:rsid w:val="002B020E"/>
    <w:rsid w:val="002B7722"/>
    <w:rsid w:val="002C0EE7"/>
    <w:rsid w:val="002C3C89"/>
    <w:rsid w:val="002C5C16"/>
    <w:rsid w:val="002D237E"/>
    <w:rsid w:val="002D3B82"/>
    <w:rsid w:val="002D43A4"/>
    <w:rsid w:val="002F124C"/>
    <w:rsid w:val="002F4753"/>
    <w:rsid w:val="002F7FFC"/>
    <w:rsid w:val="00311C0B"/>
    <w:rsid w:val="00315A16"/>
    <w:rsid w:val="00321BBF"/>
    <w:rsid w:val="00323491"/>
    <w:rsid w:val="003236F1"/>
    <w:rsid w:val="003238F5"/>
    <w:rsid w:val="00334F72"/>
    <w:rsid w:val="00345105"/>
    <w:rsid w:val="00351A54"/>
    <w:rsid w:val="00354241"/>
    <w:rsid w:val="00356CF7"/>
    <w:rsid w:val="0035751C"/>
    <w:rsid w:val="003742D5"/>
    <w:rsid w:val="00377B9B"/>
    <w:rsid w:val="00377EC0"/>
    <w:rsid w:val="003865DA"/>
    <w:rsid w:val="00390CD5"/>
    <w:rsid w:val="0039166F"/>
    <w:rsid w:val="00391DAD"/>
    <w:rsid w:val="003A23F0"/>
    <w:rsid w:val="003A631D"/>
    <w:rsid w:val="003B02E0"/>
    <w:rsid w:val="003B096E"/>
    <w:rsid w:val="003B130F"/>
    <w:rsid w:val="003B558D"/>
    <w:rsid w:val="003B710D"/>
    <w:rsid w:val="003C092D"/>
    <w:rsid w:val="003C1E88"/>
    <w:rsid w:val="003C5F96"/>
    <w:rsid w:val="003D2477"/>
    <w:rsid w:val="003D29B9"/>
    <w:rsid w:val="003E0F07"/>
    <w:rsid w:val="003E1E69"/>
    <w:rsid w:val="003E6AF1"/>
    <w:rsid w:val="003E758C"/>
    <w:rsid w:val="003F3F0B"/>
    <w:rsid w:val="003F4D43"/>
    <w:rsid w:val="003F6A60"/>
    <w:rsid w:val="003F75BB"/>
    <w:rsid w:val="003F7764"/>
    <w:rsid w:val="00405846"/>
    <w:rsid w:val="00406C69"/>
    <w:rsid w:val="00426CEE"/>
    <w:rsid w:val="00430553"/>
    <w:rsid w:val="004316D2"/>
    <w:rsid w:val="0043695A"/>
    <w:rsid w:val="00445588"/>
    <w:rsid w:val="0044605A"/>
    <w:rsid w:val="004465D8"/>
    <w:rsid w:val="004471D7"/>
    <w:rsid w:val="00450113"/>
    <w:rsid w:val="00455F59"/>
    <w:rsid w:val="00456D9F"/>
    <w:rsid w:val="00462112"/>
    <w:rsid w:val="00463572"/>
    <w:rsid w:val="0047327A"/>
    <w:rsid w:val="0049096D"/>
    <w:rsid w:val="00493BF2"/>
    <w:rsid w:val="00496DA6"/>
    <w:rsid w:val="00497A29"/>
    <w:rsid w:val="004A00DE"/>
    <w:rsid w:val="004A2442"/>
    <w:rsid w:val="004A49CD"/>
    <w:rsid w:val="004A6DF9"/>
    <w:rsid w:val="004B2DA9"/>
    <w:rsid w:val="004B73F5"/>
    <w:rsid w:val="004C4CC7"/>
    <w:rsid w:val="004C65AA"/>
    <w:rsid w:val="004C6793"/>
    <w:rsid w:val="004D0A99"/>
    <w:rsid w:val="004E5A86"/>
    <w:rsid w:val="004F29A7"/>
    <w:rsid w:val="005022DB"/>
    <w:rsid w:val="00511B14"/>
    <w:rsid w:val="00511B2B"/>
    <w:rsid w:val="00512834"/>
    <w:rsid w:val="00514A44"/>
    <w:rsid w:val="00520510"/>
    <w:rsid w:val="00520C5B"/>
    <w:rsid w:val="0052259D"/>
    <w:rsid w:val="00525337"/>
    <w:rsid w:val="00534B4D"/>
    <w:rsid w:val="005356A3"/>
    <w:rsid w:val="00537427"/>
    <w:rsid w:val="0054494E"/>
    <w:rsid w:val="00545038"/>
    <w:rsid w:val="005473F4"/>
    <w:rsid w:val="00554AF5"/>
    <w:rsid w:val="00555C07"/>
    <w:rsid w:val="00555D3B"/>
    <w:rsid w:val="005562B9"/>
    <w:rsid w:val="005566E4"/>
    <w:rsid w:val="00556704"/>
    <w:rsid w:val="005572EE"/>
    <w:rsid w:val="00562060"/>
    <w:rsid w:val="00567F56"/>
    <w:rsid w:val="005702F7"/>
    <w:rsid w:val="00570E99"/>
    <w:rsid w:val="005742D5"/>
    <w:rsid w:val="005748E9"/>
    <w:rsid w:val="0058419B"/>
    <w:rsid w:val="00584C9C"/>
    <w:rsid w:val="0058798E"/>
    <w:rsid w:val="00591384"/>
    <w:rsid w:val="00591C09"/>
    <w:rsid w:val="0059354A"/>
    <w:rsid w:val="00593761"/>
    <w:rsid w:val="00593F75"/>
    <w:rsid w:val="00596E0D"/>
    <w:rsid w:val="005A033E"/>
    <w:rsid w:val="005A473C"/>
    <w:rsid w:val="005A65A5"/>
    <w:rsid w:val="005C240D"/>
    <w:rsid w:val="005C39F3"/>
    <w:rsid w:val="005C4388"/>
    <w:rsid w:val="005C56E9"/>
    <w:rsid w:val="005D2014"/>
    <w:rsid w:val="005D2038"/>
    <w:rsid w:val="005E6604"/>
    <w:rsid w:val="005F2BDB"/>
    <w:rsid w:val="005F2E4D"/>
    <w:rsid w:val="005F6045"/>
    <w:rsid w:val="005F6E25"/>
    <w:rsid w:val="006003A6"/>
    <w:rsid w:val="006006C2"/>
    <w:rsid w:val="00613581"/>
    <w:rsid w:val="00625063"/>
    <w:rsid w:val="006303FF"/>
    <w:rsid w:val="00630870"/>
    <w:rsid w:val="006316EE"/>
    <w:rsid w:val="006371CA"/>
    <w:rsid w:val="00640762"/>
    <w:rsid w:val="00645FA2"/>
    <w:rsid w:val="0064665C"/>
    <w:rsid w:val="006472C9"/>
    <w:rsid w:val="00657F36"/>
    <w:rsid w:val="00660209"/>
    <w:rsid w:val="00666A9A"/>
    <w:rsid w:val="00671AA3"/>
    <w:rsid w:val="00672C07"/>
    <w:rsid w:val="006801DB"/>
    <w:rsid w:val="006855A0"/>
    <w:rsid w:val="0068568E"/>
    <w:rsid w:val="0068644C"/>
    <w:rsid w:val="006B1601"/>
    <w:rsid w:val="006B260D"/>
    <w:rsid w:val="006C79C3"/>
    <w:rsid w:val="006D4536"/>
    <w:rsid w:val="006D4D63"/>
    <w:rsid w:val="006E3FAB"/>
    <w:rsid w:val="006E67BB"/>
    <w:rsid w:val="006F029D"/>
    <w:rsid w:val="006F0F07"/>
    <w:rsid w:val="006F491B"/>
    <w:rsid w:val="006F648F"/>
    <w:rsid w:val="00711BF8"/>
    <w:rsid w:val="00712AA0"/>
    <w:rsid w:val="00716FE7"/>
    <w:rsid w:val="00720665"/>
    <w:rsid w:val="0072087C"/>
    <w:rsid w:val="00723881"/>
    <w:rsid w:val="00726AF8"/>
    <w:rsid w:val="007333F3"/>
    <w:rsid w:val="00741781"/>
    <w:rsid w:val="0074393A"/>
    <w:rsid w:val="007473E2"/>
    <w:rsid w:val="00750014"/>
    <w:rsid w:val="00755978"/>
    <w:rsid w:val="00757471"/>
    <w:rsid w:val="00775FE3"/>
    <w:rsid w:val="00776DC6"/>
    <w:rsid w:val="007825C7"/>
    <w:rsid w:val="00790FB5"/>
    <w:rsid w:val="0079212C"/>
    <w:rsid w:val="00794201"/>
    <w:rsid w:val="00797BBA"/>
    <w:rsid w:val="007A12FE"/>
    <w:rsid w:val="007A159B"/>
    <w:rsid w:val="007A5BDB"/>
    <w:rsid w:val="007A66EC"/>
    <w:rsid w:val="007A7059"/>
    <w:rsid w:val="007A7177"/>
    <w:rsid w:val="007A7460"/>
    <w:rsid w:val="007B3B7C"/>
    <w:rsid w:val="007C4F63"/>
    <w:rsid w:val="007E7E05"/>
    <w:rsid w:val="007F2FA7"/>
    <w:rsid w:val="007F3511"/>
    <w:rsid w:val="007F50AE"/>
    <w:rsid w:val="007F6280"/>
    <w:rsid w:val="008151D0"/>
    <w:rsid w:val="00817B96"/>
    <w:rsid w:val="0082514A"/>
    <w:rsid w:val="00825658"/>
    <w:rsid w:val="00832536"/>
    <w:rsid w:val="00833CC8"/>
    <w:rsid w:val="00853084"/>
    <w:rsid w:val="00853A0D"/>
    <w:rsid w:val="00853A3D"/>
    <w:rsid w:val="00854EBD"/>
    <w:rsid w:val="0086169F"/>
    <w:rsid w:val="00863376"/>
    <w:rsid w:val="008638EB"/>
    <w:rsid w:val="00872026"/>
    <w:rsid w:val="00872B39"/>
    <w:rsid w:val="00876A84"/>
    <w:rsid w:val="00882F4A"/>
    <w:rsid w:val="0089386D"/>
    <w:rsid w:val="00894022"/>
    <w:rsid w:val="008A44ED"/>
    <w:rsid w:val="008A515A"/>
    <w:rsid w:val="008A5BDD"/>
    <w:rsid w:val="008A64FE"/>
    <w:rsid w:val="008B5AAF"/>
    <w:rsid w:val="008C0A25"/>
    <w:rsid w:val="008D36B7"/>
    <w:rsid w:val="008E0C0F"/>
    <w:rsid w:val="008E156B"/>
    <w:rsid w:val="008E4EA0"/>
    <w:rsid w:val="008F229B"/>
    <w:rsid w:val="008F3BE9"/>
    <w:rsid w:val="008F7EE7"/>
    <w:rsid w:val="009002D3"/>
    <w:rsid w:val="009005F4"/>
    <w:rsid w:val="0090275E"/>
    <w:rsid w:val="00904900"/>
    <w:rsid w:val="00910C5E"/>
    <w:rsid w:val="0091118D"/>
    <w:rsid w:val="009259C3"/>
    <w:rsid w:val="00935996"/>
    <w:rsid w:val="00936E5D"/>
    <w:rsid w:val="009429F1"/>
    <w:rsid w:val="00946C02"/>
    <w:rsid w:val="00946DA5"/>
    <w:rsid w:val="00947207"/>
    <w:rsid w:val="009523B7"/>
    <w:rsid w:val="009527E9"/>
    <w:rsid w:val="0095410B"/>
    <w:rsid w:val="00955032"/>
    <w:rsid w:val="0095512A"/>
    <w:rsid w:val="00964EA6"/>
    <w:rsid w:val="00967DA4"/>
    <w:rsid w:val="009732B0"/>
    <w:rsid w:val="009778A6"/>
    <w:rsid w:val="009866B5"/>
    <w:rsid w:val="00991F29"/>
    <w:rsid w:val="00994715"/>
    <w:rsid w:val="009A32BF"/>
    <w:rsid w:val="009A3845"/>
    <w:rsid w:val="009B147B"/>
    <w:rsid w:val="009B2E1D"/>
    <w:rsid w:val="009B5816"/>
    <w:rsid w:val="009C19A7"/>
    <w:rsid w:val="009D39D0"/>
    <w:rsid w:val="009D45B5"/>
    <w:rsid w:val="009D504A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5B39"/>
    <w:rsid w:val="00A1656C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2CDC"/>
    <w:rsid w:val="00AB321E"/>
    <w:rsid w:val="00AB5F75"/>
    <w:rsid w:val="00AD06E0"/>
    <w:rsid w:val="00AD3E51"/>
    <w:rsid w:val="00AD48A9"/>
    <w:rsid w:val="00AD7067"/>
    <w:rsid w:val="00AE2264"/>
    <w:rsid w:val="00AE2D97"/>
    <w:rsid w:val="00AE3743"/>
    <w:rsid w:val="00AE60C0"/>
    <w:rsid w:val="00AF3C6F"/>
    <w:rsid w:val="00AF6E09"/>
    <w:rsid w:val="00AF7E55"/>
    <w:rsid w:val="00B00F68"/>
    <w:rsid w:val="00B04CAD"/>
    <w:rsid w:val="00B143BB"/>
    <w:rsid w:val="00B208A0"/>
    <w:rsid w:val="00B2098C"/>
    <w:rsid w:val="00B427A1"/>
    <w:rsid w:val="00B64349"/>
    <w:rsid w:val="00B64561"/>
    <w:rsid w:val="00B70B69"/>
    <w:rsid w:val="00B71DF7"/>
    <w:rsid w:val="00B73790"/>
    <w:rsid w:val="00B836D6"/>
    <w:rsid w:val="00B86833"/>
    <w:rsid w:val="00B95132"/>
    <w:rsid w:val="00BA0A1D"/>
    <w:rsid w:val="00BA363C"/>
    <w:rsid w:val="00BA43A3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6365"/>
    <w:rsid w:val="00BE6B91"/>
    <w:rsid w:val="00BF065B"/>
    <w:rsid w:val="00BF1EF8"/>
    <w:rsid w:val="00BF5A26"/>
    <w:rsid w:val="00BF7831"/>
    <w:rsid w:val="00C017B1"/>
    <w:rsid w:val="00C0377D"/>
    <w:rsid w:val="00C05364"/>
    <w:rsid w:val="00C16339"/>
    <w:rsid w:val="00C3366B"/>
    <w:rsid w:val="00C35A1D"/>
    <w:rsid w:val="00C35F26"/>
    <w:rsid w:val="00C3672E"/>
    <w:rsid w:val="00C377E9"/>
    <w:rsid w:val="00C41462"/>
    <w:rsid w:val="00C46875"/>
    <w:rsid w:val="00C50B35"/>
    <w:rsid w:val="00C570EA"/>
    <w:rsid w:val="00C64D11"/>
    <w:rsid w:val="00C67DED"/>
    <w:rsid w:val="00C713F7"/>
    <w:rsid w:val="00C81238"/>
    <w:rsid w:val="00C8558C"/>
    <w:rsid w:val="00C91447"/>
    <w:rsid w:val="00CA1AAA"/>
    <w:rsid w:val="00CA225D"/>
    <w:rsid w:val="00CA5825"/>
    <w:rsid w:val="00CA5E43"/>
    <w:rsid w:val="00CB2F60"/>
    <w:rsid w:val="00CB3408"/>
    <w:rsid w:val="00CC09DF"/>
    <w:rsid w:val="00CC25EA"/>
    <w:rsid w:val="00CC5190"/>
    <w:rsid w:val="00CC694F"/>
    <w:rsid w:val="00CD1C22"/>
    <w:rsid w:val="00CD2229"/>
    <w:rsid w:val="00CD4582"/>
    <w:rsid w:val="00CD651C"/>
    <w:rsid w:val="00CD6AB6"/>
    <w:rsid w:val="00CD7729"/>
    <w:rsid w:val="00CF565D"/>
    <w:rsid w:val="00D00F44"/>
    <w:rsid w:val="00D03404"/>
    <w:rsid w:val="00D04FD9"/>
    <w:rsid w:val="00D1621F"/>
    <w:rsid w:val="00D42B9D"/>
    <w:rsid w:val="00D51028"/>
    <w:rsid w:val="00D56E8A"/>
    <w:rsid w:val="00D56FED"/>
    <w:rsid w:val="00D63B99"/>
    <w:rsid w:val="00D730E1"/>
    <w:rsid w:val="00D910DF"/>
    <w:rsid w:val="00DA75F3"/>
    <w:rsid w:val="00DB2FB0"/>
    <w:rsid w:val="00DB39E4"/>
    <w:rsid w:val="00DB4820"/>
    <w:rsid w:val="00DB68A6"/>
    <w:rsid w:val="00DC5926"/>
    <w:rsid w:val="00DC5D88"/>
    <w:rsid w:val="00DC6749"/>
    <w:rsid w:val="00DC7D17"/>
    <w:rsid w:val="00DD07A1"/>
    <w:rsid w:val="00DE4E19"/>
    <w:rsid w:val="00DE7906"/>
    <w:rsid w:val="00DF0BD9"/>
    <w:rsid w:val="00E007A1"/>
    <w:rsid w:val="00E0799A"/>
    <w:rsid w:val="00E12907"/>
    <w:rsid w:val="00E12D20"/>
    <w:rsid w:val="00E17448"/>
    <w:rsid w:val="00E22DB4"/>
    <w:rsid w:val="00E258F9"/>
    <w:rsid w:val="00E322B6"/>
    <w:rsid w:val="00E3600F"/>
    <w:rsid w:val="00E431BE"/>
    <w:rsid w:val="00E43B9D"/>
    <w:rsid w:val="00E46BB7"/>
    <w:rsid w:val="00E60043"/>
    <w:rsid w:val="00E6462D"/>
    <w:rsid w:val="00E81C4C"/>
    <w:rsid w:val="00E83616"/>
    <w:rsid w:val="00E8513A"/>
    <w:rsid w:val="00E86C38"/>
    <w:rsid w:val="00E87864"/>
    <w:rsid w:val="00E907B7"/>
    <w:rsid w:val="00EA524A"/>
    <w:rsid w:val="00EB247A"/>
    <w:rsid w:val="00EB289C"/>
    <w:rsid w:val="00EB55D2"/>
    <w:rsid w:val="00EB7A8A"/>
    <w:rsid w:val="00EC6C78"/>
    <w:rsid w:val="00ED1EE7"/>
    <w:rsid w:val="00ED71B5"/>
    <w:rsid w:val="00EF0F0E"/>
    <w:rsid w:val="00EF34C2"/>
    <w:rsid w:val="00EF53CC"/>
    <w:rsid w:val="00EF664B"/>
    <w:rsid w:val="00EF76CD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53A36"/>
    <w:rsid w:val="00F638A0"/>
    <w:rsid w:val="00F64EA4"/>
    <w:rsid w:val="00F75817"/>
    <w:rsid w:val="00F75F0E"/>
    <w:rsid w:val="00F84106"/>
    <w:rsid w:val="00F84B04"/>
    <w:rsid w:val="00F8720E"/>
    <w:rsid w:val="00FA5E66"/>
    <w:rsid w:val="00FB206E"/>
    <w:rsid w:val="00FB43D0"/>
    <w:rsid w:val="00FB44C3"/>
    <w:rsid w:val="00FB5CA3"/>
    <w:rsid w:val="00FB6DA1"/>
    <w:rsid w:val="00FB7444"/>
    <w:rsid w:val="00FC1146"/>
    <w:rsid w:val="00FC29DA"/>
    <w:rsid w:val="00FC685D"/>
    <w:rsid w:val="00FC7536"/>
    <w:rsid w:val="00FD72CA"/>
    <w:rsid w:val="00FE2BC0"/>
    <w:rsid w:val="00FE2D5D"/>
    <w:rsid w:val="00FE3A0F"/>
    <w:rsid w:val="00FE5802"/>
    <w:rsid w:val="00FE7045"/>
    <w:rsid w:val="00FF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48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462112"/>
    <w:pPr>
      <w:jc w:val="center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">
    <w:name w:val="Знак"/>
    <w:basedOn w:val="Normal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52259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B1601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160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A65A5"/>
    <w:rPr>
      <w:rFonts w:cs="Times New Roman"/>
    </w:rPr>
  </w:style>
  <w:style w:type="table" w:styleId="TableGrid">
    <w:name w:val="Table Grid"/>
    <w:basedOn w:val="TableNormal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5F604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1601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5F60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B1601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B1601"/>
    <w:rPr>
      <w:rFonts w:cs="Times New Rom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936E5D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Normal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">
    <w:name w:val="Знак2"/>
    <w:basedOn w:val="Normal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Normal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odyText2">
    <w:name w:val="Body Text 2"/>
    <w:basedOn w:val="Normal"/>
    <w:link w:val="BodyText2Char"/>
    <w:uiPriority w:val="99"/>
    <w:rsid w:val="00EB247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Normal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BE2F22"/>
    <w:pPr>
      <w:ind w:left="720"/>
      <w:contextualSpacing/>
    </w:pPr>
    <w:rPr>
      <w:szCs w:val="20"/>
    </w:rPr>
  </w:style>
  <w:style w:type="paragraph" w:styleId="NoSpacing">
    <w:name w:val="No Spacing"/>
    <w:link w:val="NoSpacingChar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NoSpacingChar">
    <w:name w:val="No Spacing Char"/>
    <w:link w:val="NoSpacing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ListParagraphChar">
    <w:name w:val="List Paragraph Char"/>
    <w:link w:val="ListParagraph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CA1AA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rsid w:val="00CA1AAA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12AA0"/>
    <w:rPr>
      <w:rFonts w:cs="Times New Roman"/>
      <w:sz w:val="20"/>
      <w:szCs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CA1AAA"/>
    <w:rPr>
      <w:rFonts w:ascii="Calibri" w:hAnsi="Calibri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57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4645</Words>
  <Characters>26482</Characters>
  <Application>Microsoft Office Outlook</Application>
  <DocSecurity>0</DocSecurity>
  <Lines>0</Lines>
  <Paragraphs>0</Paragraphs>
  <ScaleCrop>false</ScaleCrop>
  <Company>Kraftway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GEG</dc:creator>
  <cp:keywords/>
  <dc:description/>
  <cp:lastModifiedBy>3817-00-030</cp:lastModifiedBy>
  <cp:revision>3</cp:revision>
  <cp:lastPrinted>2018-06-05T03:49:00Z</cp:lastPrinted>
  <dcterms:created xsi:type="dcterms:W3CDTF">2018-09-03T02:44:00Z</dcterms:created>
  <dcterms:modified xsi:type="dcterms:W3CDTF">2018-09-03T02:46:00Z</dcterms:modified>
</cp:coreProperties>
</file>